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FEDC6" w14:textId="496BE22D" w:rsidR="006B2F86" w:rsidRDefault="0007029D" w:rsidP="00E71FC3">
      <w:pPr>
        <w:pStyle w:val="NoSpacing"/>
      </w:pPr>
      <w:r>
        <w:rPr>
          <w:u w:val="single"/>
        </w:rPr>
        <w:t>John SCANSBY</w:t>
      </w:r>
      <w:r>
        <w:t xml:space="preserve">  </w:t>
      </w:r>
      <w:proofErr w:type="gramStart"/>
      <w:r>
        <w:t xml:space="preserve">   (</w:t>
      </w:r>
      <w:proofErr w:type="gramEnd"/>
      <w:r>
        <w:t>fl.1497)</w:t>
      </w:r>
    </w:p>
    <w:p w14:paraId="4AD0B017" w14:textId="430030BB" w:rsidR="0007029D" w:rsidRDefault="0007029D" w:rsidP="00E71FC3">
      <w:pPr>
        <w:pStyle w:val="NoSpacing"/>
      </w:pPr>
    </w:p>
    <w:p w14:paraId="795A4F9F" w14:textId="18AD70DD" w:rsidR="0007029D" w:rsidRDefault="0007029D" w:rsidP="00E71FC3">
      <w:pPr>
        <w:pStyle w:val="NoSpacing"/>
      </w:pPr>
    </w:p>
    <w:p w14:paraId="50CF898E" w14:textId="79CAB2FD" w:rsidR="0007029D" w:rsidRDefault="0007029D" w:rsidP="00E71FC3">
      <w:pPr>
        <w:pStyle w:val="NoSpacing"/>
      </w:pPr>
      <w:r>
        <w:tab/>
        <w:t>1497</w:t>
      </w:r>
      <w:r>
        <w:tab/>
        <w:t>He was an executor of the Will of Thomas Sage(q.v.).</w:t>
      </w:r>
    </w:p>
    <w:p w14:paraId="70418221" w14:textId="43065E03" w:rsidR="0007029D" w:rsidRDefault="0007029D" w:rsidP="00E71FC3">
      <w:pPr>
        <w:pStyle w:val="NoSpacing"/>
      </w:pPr>
      <w:r>
        <w:tab/>
      </w:r>
      <w:r>
        <w:tab/>
        <w:t>(H.P. p.735)</w:t>
      </w:r>
    </w:p>
    <w:p w14:paraId="66516152" w14:textId="5B0F6486" w:rsidR="0007029D" w:rsidRDefault="0007029D" w:rsidP="00E71FC3">
      <w:pPr>
        <w:pStyle w:val="NoSpacing"/>
      </w:pPr>
    </w:p>
    <w:p w14:paraId="78904B6F" w14:textId="52AACA99" w:rsidR="0007029D" w:rsidRDefault="0007029D" w:rsidP="00E71FC3">
      <w:pPr>
        <w:pStyle w:val="NoSpacing"/>
      </w:pPr>
    </w:p>
    <w:p w14:paraId="1717D30E" w14:textId="21BA6109" w:rsidR="0007029D" w:rsidRPr="0007029D" w:rsidRDefault="0007029D" w:rsidP="00E71FC3">
      <w:pPr>
        <w:pStyle w:val="NoSpacing"/>
      </w:pPr>
      <w:r>
        <w:t>7 June 2018</w:t>
      </w:r>
      <w:bookmarkStart w:id="0" w:name="_GoBack"/>
      <w:bookmarkEnd w:id="0"/>
    </w:p>
    <w:sectPr w:rsidR="0007029D" w:rsidRPr="000702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B13BA" w14:textId="77777777" w:rsidR="0007029D" w:rsidRDefault="0007029D" w:rsidP="00E71FC3">
      <w:pPr>
        <w:spacing w:after="0" w:line="240" w:lineRule="auto"/>
      </w:pPr>
      <w:r>
        <w:separator/>
      </w:r>
    </w:p>
  </w:endnote>
  <w:endnote w:type="continuationSeparator" w:id="0">
    <w:p w14:paraId="551BAAB6" w14:textId="77777777" w:rsidR="0007029D" w:rsidRDefault="000702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4EA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1C7FC" w14:textId="77777777" w:rsidR="0007029D" w:rsidRDefault="0007029D" w:rsidP="00E71FC3">
      <w:pPr>
        <w:spacing w:after="0" w:line="240" w:lineRule="auto"/>
      </w:pPr>
      <w:r>
        <w:separator/>
      </w:r>
    </w:p>
  </w:footnote>
  <w:footnote w:type="continuationSeparator" w:id="0">
    <w:p w14:paraId="2F969EB6" w14:textId="77777777" w:rsidR="0007029D" w:rsidRDefault="000702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29D"/>
    <w:rsid w:val="0007029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5F32C"/>
  <w15:chartTrackingRefBased/>
  <w15:docId w15:val="{17EF6D5D-187D-4662-833E-D6ADF9FF3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2018-06-07T19:49:00Z</dcterms:created>
  <dcterms:modified xsi:type="dcterms:W3CDTF">2018-06-07T19:51:00Z</dcterms:modified>
</cp:coreProperties>
</file>